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4DA0" w14:textId="77777777" w:rsidR="00615C4C" w:rsidRDefault="00615C4C" w:rsidP="00615C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MASLE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FCBB9C8" w14:textId="77777777" w:rsidR="00615C4C" w:rsidRDefault="00615C4C" w:rsidP="00615C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Colnewake</w:t>
      </w:r>
      <w:proofErr w:type="spellEnd"/>
      <w:r>
        <w:rPr>
          <w:rFonts w:ascii="Times New Roman" w:hAnsi="Times New Roman" w:cs="Times New Roman"/>
        </w:rPr>
        <w:t>, Essex. Clerk.</w:t>
      </w:r>
    </w:p>
    <w:p w14:paraId="05A31283" w14:textId="77777777" w:rsidR="00615C4C" w:rsidRDefault="00615C4C" w:rsidP="00615C4C">
      <w:pPr>
        <w:rPr>
          <w:rFonts w:ascii="Times New Roman" w:hAnsi="Times New Roman" w:cs="Times New Roman"/>
        </w:rPr>
      </w:pPr>
    </w:p>
    <w:p w14:paraId="5C09F1CC" w14:textId="77777777" w:rsidR="00615C4C" w:rsidRDefault="00615C4C" w:rsidP="00615C4C">
      <w:pPr>
        <w:rPr>
          <w:rFonts w:ascii="Times New Roman" w:hAnsi="Times New Roman" w:cs="Times New Roman"/>
        </w:rPr>
      </w:pPr>
    </w:p>
    <w:p w14:paraId="048E0085" w14:textId="77777777" w:rsidR="00615C4C" w:rsidRDefault="00615C4C" w:rsidP="00615C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Wodmance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</w:p>
    <w:p w14:paraId="56B6A6E3" w14:textId="77777777" w:rsidR="00615C4C" w:rsidRDefault="00615C4C" w:rsidP="00615C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Ambrose of Woodham Walter(q.v.) and Augustine de la </w:t>
      </w:r>
      <w:proofErr w:type="spellStart"/>
      <w:r>
        <w:rPr>
          <w:rFonts w:ascii="Times New Roman" w:hAnsi="Times New Roman" w:cs="Times New Roman"/>
        </w:rPr>
        <w:t>Grassa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382D31A0" w14:textId="77777777" w:rsidR="00615C4C" w:rsidRDefault="00615C4C" w:rsidP="00615C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London, goldsmith(q.v.).</w:t>
      </w:r>
    </w:p>
    <w:p w14:paraId="38D594D4" w14:textId="77777777" w:rsidR="00615C4C" w:rsidRDefault="00615C4C" w:rsidP="00615C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7F6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4BB4A5A" w14:textId="77777777" w:rsidR="00615C4C" w:rsidRDefault="00615C4C" w:rsidP="00615C4C">
      <w:pPr>
        <w:rPr>
          <w:rFonts w:ascii="Times New Roman" w:hAnsi="Times New Roman" w:cs="Times New Roman"/>
        </w:rPr>
      </w:pPr>
    </w:p>
    <w:p w14:paraId="50204785" w14:textId="77777777" w:rsidR="00615C4C" w:rsidRDefault="00615C4C" w:rsidP="00615C4C">
      <w:pPr>
        <w:rPr>
          <w:rFonts w:ascii="Times New Roman" w:hAnsi="Times New Roman" w:cs="Times New Roman"/>
        </w:rPr>
      </w:pPr>
    </w:p>
    <w:p w14:paraId="016497A8" w14:textId="77777777" w:rsidR="00615C4C" w:rsidRDefault="00615C4C" w:rsidP="00615C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April 2019</w:t>
      </w:r>
    </w:p>
    <w:p w14:paraId="168E10E8" w14:textId="77777777" w:rsidR="006B2F86" w:rsidRPr="00E71FC3" w:rsidRDefault="00615C4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B3C59" w14:textId="77777777" w:rsidR="00615C4C" w:rsidRDefault="00615C4C" w:rsidP="00E71FC3">
      <w:r>
        <w:separator/>
      </w:r>
    </w:p>
  </w:endnote>
  <w:endnote w:type="continuationSeparator" w:id="0">
    <w:p w14:paraId="5C7CD6D3" w14:textId="77777777" w:rsidR="00615C4C" w:rsidRDefault="00615C4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2CED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B5D56" w14:textId="77777777" w:rsidR="00615C4C" w:rsidRDefault="00615C4C" w:rsidP="00E71FC3">
      <w:r>
        <w:separator/>
      </w:r>
    </w:p>
  </w:footnote>
  <w:footnote w:type="continuationSeparator" w:id="0">
    <w:p w14:paraId="09BF3EB5" w14:textId="77777777" w:rsidR="00615C4C" w:rsidRDefault="00615C4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C4C"/>
    <w:rsid w:val="001A7C09"/>
    <w:rsid w:val="00577BD5"/>
    <w:rsid w:val="00615C4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629C8"/>
  <w15:chartTrackingRefBased/>
  <w15:docId w15:val="{1E6F57D2-C25B-40A9-B0BB-B230F917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C4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15C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2019-05-08T16:16:00Z</dcterms:created>
  <dcterms:modified xsi:type="dcterms:W3CDTF">2019-05-08T16:16:00Z</dcterms:modified>
</cp:coreProperties>
</file>